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9CB4F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Roger of WYMUNDESHOLD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5B97FBA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0865B6F3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1283A7B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584EFC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the garrison of Carmarthen/Newcastle Emlyn under the command</w:t>
      </w:r>
    </w:p>
    <w:p w14:paraId="39DAEC45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of Sir Rustin de Villeneuve(q.v.).</w:t>
      </w:r>
    </w:p>
    <w:p w14:paraId="1EA6DAED" w14:textId="77777777" w:rsidR="00462DD4" w:rsidRDefault="00462DD4" w:rsidP="00462DD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E101/43/29,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022970FF" w14:textId="77777777" w:rsidR="00462DD4" w:rsidRDefault="00462DD4" w:rsidP="00462DD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0AE09146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31EB78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A233E89" w14:textId="77777777" w:rsidR="00462DD4" w:rsidRDefault="00462DD4" w:rsidP="00462DD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 December 2022</w:t>
      </w:r>
    </w:p>
    <w:p w14:paraId="4EBCE18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B897" w14:textId="77777777" w:rsidR="00462DD4" w:rsidRDefault="00462DD4" w:rsidP="009139A6">
      <w:r>
        <w:separator/>
      </w:r>
    </w:p>
  </w:endnote>
  <w:endnote w:type="continuationSeparator" w:id="0">
    <w:p w14:paraId="378E6972" w14:textId="77777777" w:rsidR="00462DD4" w:rsidRDefault="00462D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A61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C34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B0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F5B3" w14:textId="77777777" w:rsidR="00462DD4" w:rsidRDefault="00462DD4" w:rsidP="009139A6">
      <w:r>
        <w:separator/>
      </w:r>
    </w:p>
  </w:footnote>
  <w:footnote w:type="continuationSeparator" w:id="0">
    <w:p w14:paraId="01C8E90F" w14:textId="77777777" w:rsidR="00462DD4" w:rsidRDefault="00462D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4B5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53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4C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D4"/>
    <w:rsid w:val="000666E0"/>
    <w:rsid w:val="002510B7"/>
    <w:rsid w:val="00462DD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68D3B"/>
  <w15:chartTrackingRefBased/>
  <w15:docId w15:val="{BE24C3A5-1E3B-4894-86BC-4963FD07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2022-12-25T20:48:00Z</dcterms:created>
  <dcterms:modified xsi:type="dcterms:W3CDTF">2022-12-25T20:48:00Z</dcterms:modified>
</cp:coreProperties>
</file>